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45383" w14:textId="5F94226C" w:rsidR="006B2F86" w:rsidRDefault="00B31870" w:rsidP="00E71FC3">
      <w:pPr>
        <w:pStyle w:val="NoSpacing"/>
      </w:pPr>
      <w:r>
        <w:rPr>
          <w:u w:val="single"/>
        </w:rPr>
        <w:t>Catherine GODARD</w:t>
      </w:r>
      <w:r>
        <w:t xml:space="preserve">   </w:t>
      </w:r>
      <w:proofErr w:type="gramStart"/>
      <w:r>
        <w:t xml:space="preserve">   (</w:t>
      </w:r>
      <w:proofErr w:type="gramEnd"/>
      <w:r>
        <w:t>d.1464)</w:t>
      </w:r>
    </w:p>
    <w:p w14:paraId="50F9853D" w14:textId="0F79669B" w:rsidR="00B31870" w:rsidRDefault="00B31870" w:rsidP="00E71FC3">
      <w:pPr>
        <w:pStyle w:val="NoSpacing"/>
      </w:pPr>
    </w:p>
    <w:p w14:paraId="3F61FBEF" w14:textId="2D0ADF6F" w:rsidR="00B31870" w:rsidRDefault="00B31870" w:rsidP="00E71FC3">
      <w:pPr>
        <w:pStyle w:val="NoSpacing"/>
      </w:pPr>
    </w:p>
    <w:p w14:paraId="152A7679" w14:textId="3CDB22C1" w:rsidR="00B31870" w:rsidRDefault="00B31870" w:rsidP="00E71FC3">
      <w:pPr>
        <w:pStyle w:val="NoSpacing"/>
      </w:pPr>
      <w:r>
        <w:t>= William Godard, judge.</w:t>
      </w:r>
    </w:p>
    <w:p w14:paraId="3DD10CD9" w14:textId="06864D56" w:rsidR="00B31870" w:rsidRDefault="00B31870" w:rsidP="00E71FC3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Tyrington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84-99.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http://www.british-history.ac.uk/topographical-hist-norfolk/vol9/pp84-99 [accessed 10 May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color w:val="333333"/>
          <w:shd w:val="clear" w:color="auto" w:fill="FFFFFF"/>
        </w:rPr>
        <w:t>)</w:t>
      </w:r>
      <w:proofErr w:type="gramEnd"/>
    </w:p>
    <w:p w14:paraId="695197A8" w14:textId="7A3409CE" w:rsidR="00B31870" w:rsidRDefault="00B31870" w:rsidP="00E71FC3">
      <w:pPr>
        <w:pStyle w:val="NoSpacing"/>
        <w:rPr>
          <w:color w:val="333333"/>
          <w:shd w:val="clear" w:color="auto" w:fill="FFFFFF"/>
        </w:rPr>
      </w:pPr>
    </w:p>
    <w:p w14:paraId="396914C1" w14:textId="0F4DFFC4" w:rsidR="00B31870" w:rsidRDefault="00B31870" w:rsidP="00E71FC3">
      <w:pPr>
        <w:pStyle w:val="NoSpacing"/>
        <w:rPr>
          <w:color w:val="333333"/>
          <w:shd w:val="clear" w:color="auto" w:fill="FFFFFF"/>
        </w:rPr>
      </w:pPr>
    </w:p>
    <w:p w14:paraId="3E59B8E7" w14:textId="0962E974" w:rsidR="00B31870" w:rsidRDefault="00B31870" w:rsidP="00E71FC3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ab/>
        <w:t>1464</w:t>
      </w:r>
      <w:r>
        <w:rPr>
          <w:color w:val="333333"/>
          <w:shd w:val="clear" w:color="auto" w:fill="FFFFFF"/>
        </w:rPr>
        <w:tab/>
        <w:t>She died.   (ibid.)</w:t>
      </w:r>
    </w:p>
    <w:p w14:paraId="32A2C542" w14:textId="29763EB5" w:rsidR="00B31870" w:rsidRDefault="00B31870" w:rsidP="00E71FC3">
      <w:pPr>
        <w:pStyle w:val="NoSpacing"/>
        <w:rPr>
          <w:color w:val="333333"/>
          <w:shd w:val="clear" w:color="auto" w:fill="FFFFFF"/>
        </w:rPr>
      </w:pPr>
    </w:p>
    <w:p w14:paraId="38507567" w14:textId="01B4CD7C" w:rsidR="00B31870" w:rsidRDefault="00B31870" w:rsidP="00E71FC3">
      <w:pPr>
        <w:pStyle w:val="NoSpacing"/>
        <w:rPr>
          <w:color w:val="333333"/>
          <w:shd w:val="clear" w:color="auto" w:fill="FFFFFF"/>
        </w:rPr>
      </w:pPr>
    </w:p>
    <w:p w14:paraId="103BB217" w14:textId="596D32B5" w:rsidR="00B31870" w:rsidRPr="00B31870" w:rsidRDefault="00B31870" w:rsidP="00E71FC3">
      <w:pPr>
        <w:pStyle w:val="NoSpacing"/>
      </w:pPr>
      <w:r>
        <w:rPr>
          <w:color w:val="333333"/>
          <w:shd w:val="clear" w:color="auto" w:fill="FFFFFF"/>
        </w:rPr>
        <w:t>10 May 2019</w:t>
      </w:r>
      <w:bookmarkStart w:id="0" w:name="_GoBack"/>
      <w:bookmarkEnd w:id="0"/>
    </w:p>
    <w:sectPr w:rsidR="00B31870" w:rsidRPr="00B318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4C252" w14:textId="77777777" w:rsidR="00B31870" w:rsidRDefault="00B31870" w:rsidP="00E71FC3">
      <w:pPr>
        <w:spacing w:after="0" w:line="240" w:lineRule="auto"/>
      </w:pPr>
      <w:r>
        <w:separator/>
      </w:r>
    </w:p>
  </w:endnote>
  <w:endnote w:type="continuationSeparator" w:id="0">
    <w:p w14:paraId="48302FFB" w14:textId="77777777" w:rsidR="00B31870" w:rsidRDefault="00B318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886F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4983D" w14:textId="77777777" w:rsidR="00B31870" w:rsidRDefault="00B31870" w:rsidP="00E71FC3">
      <w:pPr>
        <w:spacing w:after="0" w:line="240" w:lineRule="auto"/>
      </w:pPr>
      <w:r>
        <w:separator/>
      </w:r>
    </w:p>
  </w:footnote>
  <w:footnote w:type="continuationSeparator" w:id="0">
    <w:p w14:paraId="7CDD0A1C" w14:textId="77777777" w:rsidR="00B31870" w:rsidRDefault="00B318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870"/>
    <w:rsid w:val="001A7C09"/>
    <w:rsid w:val="00577BD5"/>
    <w:rsid w:val="00656CBA"/>
    <w:rsid w:val="006A1F77"/>
    <w:rsid w:val="00733BE7"/>
    <w:rsid w:val="00AB52E8"/>
    <w:rsid w:val="00B16D3F"/>
    <w:rsid w:val="00B31870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74CE6"/>
  <w15:chartTrackingRefBased/>
  <w15:docId w15:val="{0C18C915-C3F9-4D05-984A-ADF433D81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B318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2019-05-10T19:12:00Z</dcterms:created>
  <dcterms:modified xsi:type="dcterms:W3CDTF">2019-05-10T19:18:00Z</dcterms:modified>
</cp:coreProperties>
</file>